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Rochester and Strood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Rochester and Strood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Rochester and Strood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Rochester and Strood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Rochester and Strood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Rochester and Strood are estimated to have a score of 1-2 on the PGSI (low-risk gambling), whilst </w:t>
      </w:r>
      <w:r w:rsidRPr="00773DF7">
        <w:rPr>
          <w:rFonts w:ascii="Libre Franklin Light" w:hAnsi="Libre Franklin Light" w:cs="Calibri Light"/>
          <w:b/>
          <w:bCs/>
          <w:color w:val="C45911" w:themeColor="accent2" w:themeShade="BF"/>
        </w:rPr>
        <w:t xml:space="preserve">3.8%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53.3% </w:t>
      </w:r>
      <w:r w:rsidRPr="004747BF">
        <w:rPr>
          <w:rFonts w:ascii="Libre Franklin Light" w:eastAsia="Times New Roman" w:hAnsi="Libre Franklin Light" w:cs="Calibri Light"/>
        </w:rPr>
        <w:t xml:space="preserve">of those respondents classified as PGSI 8+ in Rochester and Strood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Rochester and Strood is estimated to be </w:t>
      </w:r>
      <w:r w:rsidRPr="00773DF7">
        <w:rPr>
          <w:rFonts w:ascii="Libre Franklin Light" w:eastAsia="Times New Roman" w:hAnsi="Libre Franklin Light" w:cs="Calibri Light"/>
          <w:b/>
          <w:bCs/>
          <w:color w:val="C45911" w:themeColor="accent2" w:themeShade="BF"/>
        </w:rPr>
        <w:t xml:space="preserve">£1,898,927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Rochester and Strood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similar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Rochester and Strood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Rochester and Strood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Rochester and Strood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Rochester and Stroo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Rochester and Strood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Rochester and Stroo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Rochester and Strood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Rochester and Strood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53.3%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Rochester and Stroo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Rochester and Strood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Rochester and Strood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Rochester and Strood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53.3%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Rochester and Strood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Rochester and Strood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Rochester and Strood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£1,898,927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Rochester and Strood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£30,930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£639,658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£45,823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£12,888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£23,627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£1,146,001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£1,898,927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Rochester and Strood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Rochester and Strood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Rochester and Strood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Rochester and Strood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Rochester and Strood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Rochester and Strood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Rochester and Strood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similar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Rochester and Strood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Rochester and Strood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13.5%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Rochester and Strood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Rochester and Strood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Rochester and Strood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CA08CB5-F0FD-485A-871C-77FC84272E2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